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77F49" w14:textId="77777777" w:rsidR="008202CE" w:rsidRDefault="008202CE" w:rsidP="008202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SWAYN</w:t>
      </w:r>
      <w:r>
        <w:rPr>
          <w:rFonts w:ascii="Times New Roman" w:hAnsi="Times New Roman" w:cs="Times New Roman"/>
        </w:rPr>
        <w:t xml:space="preserve">      (fl.1484)</w:t>
      </w:r>
    </w:p>
    <w:p w14:paraId="411B04BD" w14:textId="77777777" w:rsidR="008202CE" w:rsidRDefault="008202CE" w:rsidP="008202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Bottisham, Norfolk. Thatcher.</w:t>
      </w:r>
    </w:p>
    <w:p w14:paraId="4491A2BF" w14:textId="77777777" w:rsidR="008202CE" w:rsidRDefault="008202CE" w:rsidP="008202CE">
      <w:pPr>
        <w:rPr>
          <w:rFonts w:ascii="Times New Roman" w:hAnsi="Times New Roman" w:cs="Times New Roman"/>
        </w:rPr>
      </w:pPr>
    </w:p>
    <w:p w14:paraId="221D5C4B" w14:textId="77777777" w:rsidR="008202CE" w:rsidRDefault="008202CE" w:rsidP="008202CE">
      <w:pPr>
        <w:rPr>
          <w:rFonts w:ascii="Times New Roman" w:hAnsi="Times New Roman" w:cs="Times New Roman"/>
        </w:rPr>
      </w:pPr>
    </w:p>
    <w:p w14:paraId="5B6A7A18" w14:textId="77777777" w:rsidR="008202CE" w:rsidRDefault="008202CE" w:rsidP="008202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Whyghton</w:t>
      </w:r>
      <w:proofErr w:type="spellEnd"/>
      <w:r>
        <w:rPr>
          <w:rFonts w:ascii="Times New Roman" w:hAnsi="Times New Roman" w:cs="Times New Roman"/>
        </w:rPr>
        <w:t xml:space="preserve"> of Cambridge(q.v.) brought a plaint of debt against him,</w:t>
      </w:r>
    </w:p>
    <w:p w14:paraId="1EDAC42F" w14:textId="77777777" w:rsidR="008202CE" w:rsidRDefault="008202CE" w:rsidP="008202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Edmund </w:t>
      </w:r>
      <w:proofErr w:type="spellStart"/>
      <w:r>
        <w:rPr>
          <w:rFonts w:ascii="Times New Roman" w:hAnsi="Times New Roman" w:cs="Times New Roman"/>
        </w:rPr>
        <w:t>Cowale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Feltwell</w:t>
      </w:r>
      <w:proofErr w:type="spellEnd"/>
      <w:r>
        <w:rPr>
          <w:rFonts w:ascii="Times New Roman" w:hAnsi="Times New Roman" w:cs="Times New Roman"/>
        </w:rPr>
        <w:t xml:space="preserve">(q.v.), Richard Letton of Bottisham(q.v.), </w:t>
      </w:r>
    </w:p>
    <w:p w14:paraId="49A51444" w14:textId="77777777" w:rsidR="008202CE" w:rsidRDefault="008202CE" w:rsidP="008202CE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William </w:t>
      </w:r>
      <w:proofErr w:type="spellStart"/>
      <w:r>
        <w:rPr>
          <w:rFonts w:ascii="Times New Roman" w:hAnsi="Times New Roman" w:cs="Times New Roman"/>
        </w:rPr>
        <w:t>Chynchebald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Feltwell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Aunger</w:t>
      </w:r>
      <w:proofErr w:type="spellEnd"/>
      <w:r>
        <w:rPr>
          <w:rFonts w:ascii="Times New Roman" w:hAnsi="Times New Roman" w:cs="Times New Roman"/>
        </w:rPr>
        <w:t xml:space="preserve"> of Burton(q.v.).</w:t>
      </w:r>
    </w:p>
    <w:p w14:paraId="5D0762B2" w14:textId="77777777" w:rsidR="008202CE" w:rsidRDefault="008202CE" w:rsidP="008202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B477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F623960" w14:textId="77777777" w:rsidR="008202CE" w:rsidRDefault="008202CE" w:rsidP="008202CE">
      <w:pPr>
        <w:rPr>
          <w:rFonts w:ascii="Times New Roman" w:hAnsi="Times New Roman" w:cs="Times New Roman"/>
        </w:rPr>
      </w:pPr>
    </w:p>
    <w:p w14:paraId="76401B99" w14:textId="77777777" w:rsidR="008202CE" w:rsidRDefault="008202CE" w:rsidP="008202CE">
      <w:pPr>
        <w:rPr>
          <w:rFonts w:ascii="Times New Roman" w:hAnsi="Times New Roman" w:cs="Times New Roman"/>
        </w:rPr>
      </w:pPr>
    </w:p>
    <w:p w14:paraId="146FA303" w14:textId="77777777" w:rsidR="008202CE" w:rsidRDefault="008202CE" w:rsidP="008202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April 2019</w:t>
      </w:r>
    </w:p>
    <w:p w14:paraId="19CD6942" w14:textId="77777777" w:rsidR="006B2F86" w:rsidRPr="00E71FC3" w:rsidRDefault="008202C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4DD75" w14:textId="77777777" w:rsidR="008202CE" w:rsidRDefault="008202CE" w:rsidP="00E71FC3">
      <w:r>
        <w:separator/>
      </w:r>
    </w:p>
  </w:endnote>
  <w:endnote w:type="continuationSeparator" w:id="0">
    <w:p w14:paraId="02EB25B4" w14:textId="77777777" w:rsidR="008202CE" w:rsidRDefault="008202C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61F0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BF24A" w14:textId="77777777" w:rsidR="008202CE" w:rsidRDefault="008202CE" w:rsidP="00E71FC3">
      <w:r>
        <w:separator/>
      </w:r>
    </w:p>
  </w:footnote>
  <w:footnote w:type="continuationSeparator" w:id="0">
    <w:p w14:paraId="511F0461" w14:textId="77777777" w:rsidR="008202CE" w:rsidRDefault="008202C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2CE"/>
    <w:rsid w:val="001A7C09"/>
    <w:rsid w:val="00577BD5"/>
    <w:rsid w:val="00656CBA"/>
    <w:rsid w:val="006A1F77"/>
    <w:rsid w:val="00733BE7"/>
    <w:rsid w:val="008202C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7120D"/>
  <w15:chartTrackingRefBased/>
  <w15:docId w15:val="{3812BB58-D606-4D30-AD57-D9E4D04B9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2C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202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2019-04-27T20:58:00Z</dcterms:created>
  <dcterms:modified xsi:type="dcterms:W3CDTF">2019-04-27T20:58:00Z</dcterms:modified>
</cp:coreProperties>
</file>